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6EA5" w14:textId="77777777" w:rsidR="00012EBE" w:rsidRPr="00C85C62" w:rsidRDefault="00012EBE"/>
    <w:p w14:paraId="7DEDA3DA" w14:textId="77777777" w:rsidR="00012EBE" w:rsidRPr="00C85C62" w:rsidRDefault="00012EBE"/>
    <w:p w14:paraId="7379B964" w14:textId="77777777" w:rsidR="00495123" w:rsidRPr="00C85C62" w:rsidRDefault="00495123">
      <w:pPr>
        <w:sectPr w:rsidR="00495123" w:rsidRPr="00C85C62" w:rsidSect="00C55D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559" w:right="1134" w:bottom="1418" w:left="1701" w:header="851" w:footer="851" w:gutter="0"/>
          <w:cols w:space="708"/>
          <w:docGrid w:linePitch="360"/>
        </w:sectPr>
      </w:pPr>
    </w:p>
    <w:p w14:paraId="1FCA2997" w14:textId="77777777" w:rsidR="00C85C62" w:rsidRPr="00C85C62" w:rsidRDefault="00D80487" w:rsidP="00C85C62">
      <w:pPr>
        <w:pStyle w:val="ReFleetstandaardtekst"/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Annex</w:t>
      </w:r>
      <w:r w:rsidR="00C50F00">
        <w:rPr>
          <w:rFonts w:ascii="Arial" w:hAnsi="Arial" w:cs="Arial"/>
          <w:b/>
          <w:color w:val="auto"/>
        </w:rPr>
        <w:t xml:space="preserve"> a. </w:t>
      </w:r>
      <w:r w:rsidR="000C08E0">
        <w:rPr>
          <w:rFonts w:ascii="Arial" w:hAnsi="Arial" w:cs="Arial"/>
          <w:b/>
          <w:color w:val="auto"/>
        </w:rPr>
        <w:t>Beschrijving materieel</w:t>
      </w:r>
      <w:r w:rsidR="005A6C53">
        <w:rPr>
          <w:rFonts w:ascii="Arial" w:hAnsi="Arial" w:cs="Arial"/>
          <w:b/>
          <w:color w:val="auto"/>
        </w:rPr>
        <w:t xml:space="preserve"> CAF 33m</w:t>
      </w:r>
    </w:p>
    <w:p w14:paraId="29AA4DDD" w14:textId="6EB33C59" w:rsidR="00C85C62" w:rsidRPr="00782A19" w:rsidRDefault="00C8185D" w:rsidP="000C08E0">
      <w:pPr>
        <w:pStyle w:val="ReFleetstandaardtekst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b/>
          <w:color w:val="auto"/>
          <w:sz w:val="20"/>
          <w:szCs w:val="20"/>
        </w:rPr>
        <w:t>L</w:t>
      </w:r>
      <w:r w:rsidR="000C08E0" w:rsidRPr="00782A19">
        <w:rPr>
          <w:rFonts w:ascii="Arial" w:hAnsi="Arial" w:cs="Arial"/>
          <w:b/>
          <w:color w:val="auto"/>
          <w:sz w:val="20"/>
          <w:szCs w:val="20"/>
        </w:rPr>
        <w:t>age</w:t>
      </w:r>
      <w:r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C85C62" w:rsidRPr="00782A19">
        <w:rPr>
          <w:rFonts w:ascii="Arial" w:hAnsi="Arial" w:cs="Arial"/>
          <w:b/>
          <w:color w:val="auto"/>
          <w:sz w:val="20"/>
          <w:szCs w:val="20"/>
        </w:rPr>
        <w:t>vloer</w:t>
      </w:r>
      <w:r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C85C62" w:rsidRPr="00782A19">
        <w:rPr>
          <w:rFonts w:ascii="Arial" w:hAnsi="Arial" w:cs="Arial"/>
          <w:b/>
          <w:color w:val="auto"/>
          <w:sz w:val="20"/>
          <w:szCs w:val="20"/>
        </w:rPr>
        <w:t xml:space="preserve">tram van het type CAF </w:t>
      </w:r>
      <w:proofErr w:type="spellStart"/>
      <w:r w:rsidR="00C85C62" w:rsidRPr="00782A19">
        <w:rPr>
          <w:rFonts w:ascii="Arial" w:hAnsi="Arial" w:cs="Arial"/>
          <w:b/>
          <w:color w:val="auto"/>
          <w:sz w:val="20"/>
          <w:szCs w:val="20"/>
        </w:rPr>
        <w:t>Urbos</w:t>
      </w:r>
      <w:proofErr w:type="spellEnd"/>
      <w:r w:rsidR="00C85C62" w:rsidRPr="00782A19">
        <w:rPr>
          <w:rFonts w:ascii="Arial" w:hAnsi="Arial" w:cs="Arial"/>
          <w:b/>
          <w:color w:val="auto"/>
          <w:sz w:val="20"/>
          <w:szCs w:val="20"/>
        </w:rPr>
        <w:t xml:space="preserve"> 100</w:t>
      </w:r>
      <w:r w:rsidR="00A80578">
        <w:rPr>
          <w:rFonts w:ascii="Arial" w:hAnsi="Arial" w:cs="Arial"/>
          <w:b/>
          <w:color w:val="auto"/>
          <w:sz w:val="20"/>
          <w:szCs w:val="20"/>
        </w:rPr>
        <w:t xml:space="preserve"> - </w:t>
      </w:r>
      <w:r w:rsidR="00D66023" w:rsidRPr="00782A19">
        <w:rPr>
          <w:rFonts w:ascii="Arial" w:hAnsi="Arial" w:cs="Arial"/>
          <w:b/>
          <w:color w:val="auto"/>
          <w:sz w:val="20"/>
          <w:szCs w:val="20"/>
        </w:rPr>
        <w:t>33 meter versie</w:t>
      </w:r>
    </w:p>
    <w:p w14:paraId="0579E01F" w14:textId="77777777" w:rsidR="00C85C62" w:rsidRPr="00CF0A60" w:rsidRDefault="000C08E0" w:rsidP="00C85C62">
      <w:pPr>
        <w:pStyle w:val="ReFleetstandaardtekst"/>
        <w:jc w:val="both"/>
        <w:rPr>
          <w:rFonts w:ascii="Arial" w:hAnsi="Arial" w:cs="Arial"/>
          <w:b/>
          <w:noProof/>
          <w:color w:val="auto"/>
          <w:sz w:val="20"/>
          <w:szCs w:val="20"/>
          <w:lang w:eastAsia="nl-NL"/>
        </w:rPr>
      </w:pPr>
      <w:r w:rsidRPr="00CF0A60">
        <w:rPr>
          <w:rFonts w:ascii="Arial" w:hAnsi="Arial" w:cs="Arial"/>
          <w:b/>
          <w:color w:val="auto"/>
          <w:sz w:val="20"/>
          <w:szCs w:val="20"/>
        </w:rPr>
        <w:t>algemene specificaties en uitrustingsniveau</w:t>
      </w:r>
    </w:p>
    <w:p w14:paraId="2F97A7A8" w14:textId="77777777" w:rsidR="00C85C62" w:rsidRPr="00C85C62" w:rsidRDefault="00C85C62" w:rsidP="00C85C62">
      <w:pPr>
        <w:pStyle w:val="ReFleetstandaardtekst"/>
        <w:jc w:val="both"/>
        <w:rPr>
          <w:rFonts w:ascii="Arial" w:hAnsi="Arial" w:cs="Arial"/>
          <w:color w:val="auto"/>
          <w:sz w:val="16"/>
          <w:szCs w:val="16"/>
        </w:rPr>
      </w:pPr>
      <w:r w:rsidRPr="00C85C62">
        <w:rPr>
          <w:rFonts w:ascii="Arial" w:hAnsi="Arial" w:cs="Arial"/>
          <w:noProof/>
          <w:color w:val="auto"/>
          <w:sz w:val="16"/>
          <w:szCs w:val="16"/>
          <w:lang w:eastAsia="nl-NL"/>
        </w:rPr>
        <w:drawing>
          <wp:inline distT="0" distB="0" distL="0" distR="0" wp14:anchorId="1B9247D2" wp14:editId="55D9FFAE">
            <wp:extent cx="5760720" cy="1080135"/>
            <wp:effectExtent l="0" t="0" r="0" b="571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14135"/>
                    <a:stretch/>
                  </pic:blipFill>
                  <pic:spPr bwMode="auto">
                    <a:xfrm>
                      <a:off x="0" y="0"/>
                      <a:ext cx="5760720" cy="1080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0799D1" w14:textId="77777777" w:rsidR="00C85C62" w:rsidRPr="00782A19" w:rsidRDefault="00C85C62" w:rsidP="00C85C62">
      <w:pPr>
        <w:rPr>
          <w:b/>
          <w:sz w:val="20"/>
          <w:szCs w:val="20"/>
        </w:rPr>
      </w:pPr>
      <w:r w:rsidRPr="00782A19">
        <w:rPr>
          <w:b/>
          <w:sz w:val="20"/>
          <w:szCs w:val="20"/>
        </w:rPr>
        <w:t>Algemene specificaties:</w:t>
      </w:r>
    </w:p>
    <w:p w14:paraId="06A4D333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proofErr w:type="spellStart"/>
      <w:r w:rsidRPr="00782A19">
        <w:rPr>
          <w:rFonts w:ascii="Arial" w:hAnsi="Arial" w:cs="Arial"/>
          <w:color w:val="auto"/>
          <w:sz w:val="20"/>
          <w:szCs w:val="20"/>
          <w:lang w:val="en-GB"/>
        </w:rPr>
        <w:t>Compositie</w:t>
      </w:r>
      <w:proofErr w:type="spellEnd"/>
      <w:r w:rsidRPr="00782A19">
        <w:rPr>
          <w:rFonts w:ascii="Arial" w:hAnsi="Arial" w:cs="Arial"/>
          <w:color w:val="auto"/>
          <w:sz w:val="20"/>
          <w:szCs w:val="20"/>
          <w:lang w:val="en-GB"/>
        </w:rPr>
        <w:tab/>
      </w:r>
      <w:r w:rsidRPr="00782A19">
        <w:rPr>
          <w:rFonts w:ascii="Arial" w:hAnsi="Arial" w:cs="Arial"/>
          <w:color w:val="auto"/>
          <w:sz w:val="20"/>
          <w:szCs w:val="20"/>
          <w:lang w:val="en-GB"/>
        </w:rPr>
        <w:tab/>
        <w:t>-</w:t>
      </w:r>
      <w:r w:rsidR="00782A19" w:rsidRPr="00782A19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  <w:lang w:val="en-GB"/>
        </w:rPr>
        <w:t xml:space="preserve">Mc-S-T-S-Mc (Motor </w:t>
      </w:r>
      <w:proofErr w:type="spellStart"/>
      <w:r w:rsidRPr="00782A19">
        <w:rPr>
          <w:rFonts w:ascii="Arial" w:hAnsi="Arial" w:cs="Arial"/>
          <w:color w:val="auto"/>
          <w:sz w:val="20"/>
          <w:szCs w:val="20"/>
          <w:lang w:val="en-GB"/>
        </w:rPr>
        <w:t>cabine</w:t>
      </w:r>
      <w:proofErr w:type="spellEnd"/>
      <w:r w:rsidRPr="00782A19">
        <w:rPr>
          <w:rFonts w:ascii="Arial" w:hAnsi="Arial" w:cs="Arial"/>
          <w:color w:val="auto"/>
          <w:sz w:val="20"/>
          <w:szCs w:val="20"/>
          <w:lang w:val="en-GB"/>
        </w:rPr>
        <w:t xml:space="preserve"> -Saloon-</w:t>
      </w:r>
      <w:proofErr w:type="spellStart"/>
      <w:r w:rsidRPr="00782A19">
        <w:rPr>
          <w:rFonts w:ascii="Arial" w:hAnsi="Arial" w:cs="Arial"/>
          <w:color w:val="auto"/>
          <w:sz w:val="20"/>
          <w:szCs w:val="20"/>
          <w:lang w:val="en-GB"/>
        </w:rPr>
        <w:t>Trailer</w:t>
      </w:r>
      <w:r w:rsidR="00CD3534" w:rsidRPr="00782A19">
        <w:rPr>
          <w:rFonts w:ascii="Arial" w:hAnsi="Arial" w:cs="Arial"/>
          <w:color w:val="auto"/>
          <w:sz w:val="20"/>
          <w:szCs w:val="20"/>
          <w:lang w:val="en-GB"/>
        </w:rPr>
        <w:t>car</w:t>
      </w:r>
      <w:proofErr w:type="spellEnd"/>
      <w:r w:rsidRPr="00782A19">
        <w:rPr>
          <w:rFonts w:ascii="Arial" w:hAnsi="Arial" w:cs="Arial"/>
          <w:color w:val="auto"/>
          <w:sz w:val="20"/>
          <w:szCs w:val="20"/>
          <w:lang w:val="en-GB"/>
        </w:rPr>
        <w:t>-</w:t>
      </w:r>
      <w:r w:rsidR="00CD3534" w:rsidRPr="00782A19">
        <w:rPr>
          <w:rFonts w:ascii="Arial" w:hAnsi="Arial" w:cs="Arial"/>
          <w:color w:val="auto"/>
          <w:sz w:val="20"/>
          <w:szCs w:val="20"/>
          <w:lang w:val="en-GB"/>
        </w:rPr>
        <w:t>Saloon-</w:t>
      </w:r>
      <w:r w:rsidRPr="00782A19">
        <w:rPr>
          <w:rFonts w:ascii="Arial" w:hAnsi="Arial" w:cs="Arial"/>
          <w:color w:val="auto"/>
          <w:sz w:val="20"/>
          <w:szCs w:val="20"/>
          <w:lang w:val="en-GB"/>
        </w:rPr>
        <w:t xml:space="preserve">Motor </w:t>
      </w:r>
      <w:proofErr w:type="spellStart"/>
      <w:r w:rsidRPr="00782A19">
        <w:rPr>
          <w:rFonts w:ascii="Arial" w:hAnsi="Arial" w:cs="Arial"/>
          <w:color w:val="auto"/>
          <w:sz w:val="20"/>
          <w:szCs w:val="20"/>
          <w:lang w:val="en-GB"/>
        </w:rPr>
        <w:t>cabine</w:t>
      </w:r>
      <w:proofErr w:type="spellEnd"/>
      <w:r w:rsidRPr="00782A19">
        <w:rPr>
          <w:rFonts w:ascii="Arial" w:hAnsi="Arial" w:cs="Arial"/>
          <w:color w:val="auto"/>
          <w:sz w:val="20"/>
          <w:szCs w:val="20"/>
          <w:lang w:val="en-GB"/>
        </w:rPr>
        <w:t>)</w:t>
      </w:r>
    </w:p>
    <w:p w14:paraId="7C47110F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Voedings-spanning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 xml:space="preserve">750V Direct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Current</w:t>
      </w:r>
      <w:proofErr w:type="spellEnd"/>
      <w:r w:rsidRPr="00782A19">
        <w:rPr>
          <w:rFonts w:ascii="Arial" w:hAnsi="Arial" w:cs="Arial"/>
          <w:color w:val="auto"/>
          <w:sz w:val="20"/>
          <w:szCs w:val="20"/>
        </w:rPr>
        <w:t xml:space="preserve"> (gelijkspanning)</w:t>
      </w:r>
    </w:p>
    <w:p w14:paraId="4D665BDE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Spoorbreedte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1.435 mm</w:t>
      </w:r>
    </w:p>
    <w:p w14:paraId="6ADF3162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Maximum snelheid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70 km/h</w:t>
      </w:r>
    </w:p>
    <w:p w14:paraId="0F765F5C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Lengte 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32.966 mm</w:t>
      </w:r>
    </w:p>
    <w:p w14:paraId="4B350F7B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Breedte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2.650 mm</w:t>
      </w:r>
    </w:p>
    <w:p w14:paraId="4D9FD154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Vloerhoogte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350 mm</w:t>
      </w:r>
    </w:p>
    <w:p w14:paraId="072E4FB9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Aantal zitplaatsen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62</w:t>
      </w:r>
    </w:p>
    <w:p w14:paraId="16B51545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Staplaatsen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154</w:t>
      </w:r>
    </w:p>
    <w:p w14:paraId="3BFDC039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Totale capaciteit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216</w:t>
      </w:r>
      <w:r w:rsidR="001B69D3">
        <w:rPr>
          <w:rFonts w:ascii="Arial" w:hAnsi="Arial" w:cs="Arial"/>
          <w:color w:val="auto"/>
          <w:sz w:val="20"/>
          <w:szCs w:val="20"/>
        </w:rPr>
        <w:t xml:space="preserve"> (uitgaande van 4 personen per m</w:t>
      </w:r>
      <w:r w:rsidRPr="00782A19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782A19">
        <w:rPr>
          <w:rFonts w:ascii="Arial" w:hAnsi="Arial" w:cs="Arial"/>
          <w:color w:val="auto"/>
          <w:sz w:val="20"/>
          <w:szCs w:val="20"/>
        </w:rPr>
        <w:t>)</w:t>
      </w:r>
    </w:p>
    <w:p w14:paraId="10C4217A" w14:textId="77777777" w:rsidR="00C85C62" w:rsidRPr="00782A19" w:rsidRDefault="00C85C62" w:rsidP="00782A19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Aantal rolstoelplaatsen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 w:rsidR="00782A19"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 stuks</w:t>
      </w:r>
    </w:p>
    <w:p w14:paraId="4F4505D5" w14:textId="77777777" w:rsidR="00C85C62" w:rsidRPr="00782A19" w:rsidRDefault="00C85C62" w:rsidP="00C85C62">
      <w:pPr>
        <w:rPr>
          <w:sz w:val="20"/>
          <w:szCs w:val="20"/>
        </w:rPr>
      </w:pPr>
    </w:p>
    <w:p w14:paraId="25FDA548" w14:textId="77777777" w:rsidR="00C85C62" w:rsidRPr="00782A19" w:rsidRDefault="00C85C62" w:rsidP="00C85C62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782A19">
        <w:rPr>
          <w:rFonts w:ascii="Arial" w:hAnsi="Arial" w:cs="Arial"/>
          <w:b/>
          <w:color w:val="auto"/>
          <w:sz w:val="20"/>
          <w:szCs w:val="20"/>
        </w:rPr>
        <w:t>Uitrusting</w:t>
      </w:r>
    </w:p>
    <w:p w14:paraId="0EBA7A06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Cabine en Reizigers HVAC</w:t>
      </w:r>
    </w:p>
    <w:p w14:paraId="22E7FADE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RIS met geluid en visuele informatie</w:t>
      </w:r>
    </w:p>
    <w:p w14:paraId="388FE373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Exterieurcamera’s (achteruitkijkspiegel functie)</w:t>
      </w:r>
    </w:p>
    <w:p w14:paraId="03159397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Gesloten camera beveiligingssysteem</w:t>
      </w:r>
    </w:p>
    <w:p w14:paraId="6DCBAF0A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Event recorder en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dodemansysteem</w:t>
      </w:r>
      <w:proofErr w:type="spellEnd"/>
    </w:p>
    <w:p w14:paraId="3A0712C3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TCMS basis</w:t>
      </w:r>
    </w:p>
    <w:p w14:paraId="3C67A49F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LED verlichting</w:t>
      </w:r>
    </w:p>
    <w:p w14:paraId="6F23432C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Zand en wielflenssmeringssysteem</w:t>
      </w:r>
    </w:p>
    <w:p w14:paraId="36D4DFE7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Voorbereid voor ‘accu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operation</w:t>
      </w:r>
      <w:proofErr w:type="spellEnd"/>
      <w:r w:rsidRPr="00782A19">
        <w:rPr>
          <w:rFonts w:ascii="Arial" w:hAnsi="Arial" w:cs="Arial"/>
          <w:color w:val="auto"/>
          <w:sz w:val="20"/>
          <w:szCs w:val="20"/>
        </w:rPr>
        <w:t>’</w:t>
      </w:r>
    </w:p>
    <w:p w14:paraId="1F9E7092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Redundant tractiesysteem (2 tractie installaties)</w:t>
      </w:r>
    </w:p>
    <w:p w14:paraId="1C5147BD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1 stroomafnemer</w:t>
      </w:r>
    </w:p>
    <w:p w14:paraId="7539E810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Redundant boordnet (2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boordnetomzetters</w:t>
      </w:r>
      <w:proofErr w:type="spellEnd"/>
      <w:r w:rsidRPr="00782A19">
        <w:rPr>
          <w:rFonts w:ascii="Arial" w:hAnsi="Arial" w:cs="Arial"/>
          <w:color w:val="auto"/>
          <w:sz w:val="20"/>
          <w:szCs w:val="20"/>
        </w:rPr>
        <w:t>)</w:t>
      </w:r>
    </w:p>
    <w:p w14:paraId="498895D0" w14:textId="77777777" w:rsidR="00C85C62" w:rsidRPr="00782A19" w:rsidRDefault="00C85C62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3 draaistellen (2 motordraaistellen en 1 loopdraaistel)</w:t>
      </w:r>
    </w:p>
    <w:p w14:paraId="17E82AE6" w14:textId="77777777" w:rsidR="009D7E69" w:rsidRPr="00782A19" w:rsidRDefault="009D7E69" w:rsidP="00782A19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8 dubbele passagiersdeuren</w:t>
      </w:r>
    </w:p>
    <w:p w14:paraId="40C28755" w14:textId="77777777" w:rsidR="00782A19" w:rsidRDefault="00782A19" w:rsidP="00D66023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01CE9030" w14:textId="77777777" w:rsidR="00782A19" w:rsidRDefault="00782A19" w:rsidP="00D66023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6C7E3FC7" w14:textId="77777777" w:rsidR="00782A19" w:rsidRDefault="00782A19" w:rsidP="00D66023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7C14ED7C" w14:textId="77777777" w:rsidR="00697655" w:rsidRDefault="00697655" w:rsidP="00D66023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  <w:sectPr w:rsidR="00697655" w:rsidSect="00C55D96">
          <w:footerReference w:type="default" r:id="rId15"/>
          <w:type w:val="continuous"/>
          <w:pgSz w:w="11906" w:h="16838" w:code="9"/>
          <w:pgMar w:top="1418" w:right="1418" w:bottom="1418" w:left="1418" w:header="851" w:footer="851" w:gutter="0"/>
          <w:cols w:space="708"/>
          <w:docGrid w:linePitch="360"/>
        </w:sectPr>
      </w:pPr>
    </w:p>
    <w:p w14:paraId="44206C20" w14:textId="77777777" w:rsidR="00697655" w:rsidRPr="00C85C62" w:rsidRDefault="00697655" w:rsidP="00697655"/>
    <w:p w14:paraId="2AE0F34C" w14:textId="77777777" w:rsidR="00697655" w:rsidRPr="00C85C62" w:rsidRDefault="00697655" w:rsidP="00697655"/>
    <w:p w14:paraId="1719E04A" w14:textId="77777777" w:rsidR="00697655" w:rsidRPr="00C85C62" w:rsidRDefault="00697655" w:rsidP="00697655">
      <w:pPr>
        <w:pStyle w:val="ReFleetstandaardtekst"/>
        <w:jc w:val="both"/>
        <w:rPr>
          <w:rFonts w:ascii="Arial" w:hAnsi="Arial" w:cs="Arial"/>
          <w:b/>
          <w:color w:val="auto"/>
        </w:rPr>
      </w:pPr>
      <w:bookmarkStart w:id="0" w:name="_GoBack"/>
      <w:bookmarkEnd w:id="0"/>
      <w:r>
        <w:rPr>
          <w:rFonts w:ascii="Arial" w:hAnsi="Arial" w:cs="Arial"/>
          <w:b/>
          <w:color w:val="auto"/>
        </w:rPr>
        <w:t>Annex b. Beschrijving materieel CAF 41m</w:t>
      </w:r>
    </w:p>
    <w:p w14:paraId="56BE2B2F" w14:textId="77777777" w:rsidR="00697655" w:rsidRPr="00782A19" w:rsidRDefault="00697655" w:rsidP="00697655">
      <w:pPr>
        <w:pStyle w:val="ReFleetstandaardtekst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b/>
          <w:color w:val="auto"/>
          <w:sz w:val="20"/>
          <w:szCs w:val="20"/>
        </w:rPr>
        <w:t>Lage</w:t>
      </w:r>
      <w:r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b/>
          <w:color w:val="auto"/>
          <w:sz w:val="20"/>
          <w:szCs w:val="20"/>
        </w:rPr>
        <w:t>vloer</w:t>
      </w:r>
      <w:r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b/>
          <w:color w:val="auto"/>
          <w:sz w:val="20"/>
          <w:szCs w:val="20"/>
        </w:rPr>
        <w:t>tram van het type</w:t>
      </w:r>
      <w:r>
        <w:rPr>
          <w:rFonts w:ascii="Arial" w:hAnsi="Arial" w:cs="Arial"/>
          <w:b/>
          <w:color w:val="auto"/>
          <w:sz w:val="20"/>
          <w:szCs w:val="20"/>
        </w:rPr>
        <w:t xml:space="preserve"> CAF </w:t>
      </w:r>
      <w:proofErr w:type="spellStart"/>
      <w:r>
        <w:rPr>
          <w:rFonts w:ascii="Arial" w:hAnsi="Arial" w:cs="Arial"/>
          <w:b/>
          <w:color w:val="auto"/>
          <w:sz w:val="20"/>
          <w:szCs w:val="20"/>
        </w:rPr>
        <w:t>Urbos</w:t>
      </w:r>
      <w:proofErr w:type="spellEnd"/>
      <w:r>
        <w:rPr>
          <w:rFonts w:ascii="Arial" w:hAnsi="Arial" w:cs="Arial"/>
          <w:b/>
          <w:color w:val="auto"/>
          <w:sz w:val="20"/>
          <w:szCs w:val="20"/>
        </w:rPr>
        <w:t xml:space="preserve"> 100 - 41 meter versie</w:t>
      </w:r>
    </w:p>
    <w:p w14:paraId="588B7BAC" w14:textId="77777777" w:rsidR="00697655" w:rsidRPr="00CF0A60" w:rsidRDefault="00697655" w:rsidP="00697655">
      <w:pPr>
        <w:pStyle w:val="ReFleetstandaardtekst"/>
        <w:jc w:val="both"/>
        <w:rPr>
          <w:rFonts w:ascii="Arial" w:hAnsi="Arial" w:cs="Arial"/>
          <w:b/>
          <w:noProof/>
          <w:color w:val="auto"/>
          <w:sz w:val="20"/>
          <w:szCs w:val="20"/>
          <w:lang w:eastAsia="nl-NL"/>
        </w:rPr>
      </w:pPr>
      <w:r w:rsidRPr="00CF0A60">
        <w:rPr>
          <w:rFonts w:ascii="Arial" w:hAnsi="Arial" w:cs="Arial"/>
          <w:b/>
          <w:color w:val="auto"/>
          <w:sz w:val="20"/>
          <w:szCs w:val="20"/>
        </w:rPr>
        <w:t>algemene specificaties en uitrustingsniveau</w:t>
      </w:r>
    </w:p>
    <w:p w14:paraId="7A1447E7" w14:textId="77777777" w:rsidR="00697655" w:rsidRPr="00C85C62" w:rsidRDefault="00697655" w:rsidP="00697655">
      <w:pPr>
        <w:pStyle w:val="ReFleetstandaardtekst"/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noProof/>
          <w:lang w:eastAsia="nl-NL"/>
        </w:rPr>
        <w:drawing>
          <wp:inline distT="0" distB="0" distL="0" distR="0" wp14:anchorId="013FB36D" wp14:editId="03D30117">
            <wp:extent cx="5759450" cy="78740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761A0" w14:textId="77777777" w:rsidR="00697655" w:rsidRPr="00C85C62" w:rsidRDefault="00697655" w:rsidP="00697655">
      <w:pPr>
        <w:pStyle w:val="ReFleetstandaardtekst"/>
        <w:jc w:val="both"/>
        <w:rPr>
          <w:rFonts w:ascii="Arial" w:hAnsi="Arial" w:cs="Arial"/>
          <w:b/>
          <w:color w:val="auto"/>
          <w:sz w:val="16"/>
          <w:szCs w:val="16"/>
        </w:rPr>
      </w:pPr>
    </w:p>
    <w:p w14:paraId="570928F1" w14:textId="77777777" w:rsidR="00697655" w:rsidRPr="00782A19" w:rsidRDefault="00697655" w:rsidP="00697655">
      <w:pPr>
        <w:rPr>
          <w:b/>
          <w:sz w:val="20"/>
          <w:szCs w:val="20"/>
        </w:rPr>
      </w:pPr>
      <w:r w:rsidRPr="00782A19">
        <w:rPr>
          <w:b/>
          <w:sz w:val="20"/>
          <w:szCs w:val="20"/>
        </w:rPr>
        <w:t>Algemene specificaties:</w:t>
      </w:r>
    </w:p>
    <w:p w14:paraId="15747C19" w14:textId="77777777" w:rsidR="00697655" w:rsidRPr="007F42D8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proofErr w:type="spellStart"/>
      <w:r w:rsidRPr="00F057E9">
        <w:rPr>
          <w:rFonts w:ascii="Arial" w:hAnsi="Arial" w:cs="Arial"/>
          <w:color w:val="auto"/>
          <w:sz w:val="20"/>
          <w:szCs w:val="20"/>
          <w:lang w:val="en-GB"/>
        </w:rPr>
        <w:t>Compositie</w:t>
      </w:r>
      <w:proofErr w:type="spellEnd"/>
      <w:r w:rsidRPr="00F057E9">
        <w:rPr>
          <w:rFonts w:ascii="Arial" w:hAnsi="Arial" w:cs="Arial"/>
          <w:color w:val="auto"/>
          <w:sz w:val="20"/>
          <w:szCs w:val="20"/>
          <w:lang w:val="en-GB"/>
        </w:rPr>
        <w:tab/>
      </w:r>
      <w:r w:rsidRPr="00F057E9">
        <w:rPr>
          <w:rFonts w:ascii="Arial" w:hAnsi="Arial" w:cs="Arial"/>
          <w:color w:val="auto"/>
          <w:sz w:val="20"/>
          <w:szCs w:val="20"/>
          <w:lang w:val="en-GB"/>
        </w:rPr>
        <w:tab/>
        <w:t>- Mc-S-T-S-M-S-Mc (</w:t>
      </w:r>
      <w:proofErr w:type="spellStart"/>
      <w:r w:rsidRPr="00F057E9">
        <w:rPr>
          <w:rFonts w:ascii="Arial" w:hAnsi="Arial" w:cs="Arial"/>
          <w:color w:val="auto"/>
          <w:sz w:val="20"/>
          <w:szCs w:val="20"/>
          <w:lang w:val="en-GB"/>
        </w:rPr>
        <w:t>Motorcab</w:t>
      </w:r>
      <w:proofErr w:type="spellEnd"/>
      <w:r w:rsidRPr="00F057E9">
        <w:rPr>
          <w:rFonts w:ascii="Arial" w:hAnsi="Arial" w:cs="Arial"/>
          <w:color w:val="auto"/>
          <w:sz w:val="20"/>
          <w:szCs w:val="20"/>
          <w:lang w:val="en-GB"/>
        </w:rPr>
        <w:t>-Saloon-Trailer-</w:t>
      </w:r>
      <w:r w:rsidRPr="007F42D8">
        <w:rPr>
          <w:rFonts w:ascii="Arial" w:hAnsi="Arial" w:cs="Arial"/>
          <w:color w:val="auto"/>
          <w:sz w:val="20"/>
          <w:szCs w:val="20"/>
          <w:lang w:val="en-GB"/>
        </w:rPr>
        <w:t>Saloon-Motor-Saloon-</w:t>
      </w:r>
      <w:proofErr w:type="spellStart"/>
      <w:r w:rsidRPr="007F42D8">
        <w:rPr>
          <w:rFonts w:ascii="Arial" w:hAnsi="Arial" w:cs="Arial"/>
          <w:color w:val="auto"/>
          <w:sz w:val="20"/>
          <w:szCs w:val="20"/>
          <w:lang w:val="en-GB"/>
        </w:rPr>
        <w:t>Motorcab</w:t>
      </w:r>
      <w:proofErr w:type="spellEnd"/>
      <w:r w:rsidRPr="007F42D8">
        <w:rPr>
          <w:rFonts w:ascii="Arial" w:hAnsi="Arial" w:cs="Arial"/>
          <w:color w:val="auto"/>
          <w:sz w:val="20"/>
          <w:szCs w:val="20"/>
          <w:lang w:val="en-GB"/>
        </w:rPr>
        <w:t>)</w:t>
      </w:r>
    </w:p>
    <w:p w14:paraId="30C976B1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Voedings-spanning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 xml:space="preserve">750V Direct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Current</w:t>
      </w:r>
      <w:proofErr w:type="spellEnd"/>
      <w:r w:rsidRPr="00782A19">
        <w:rPr>
          <w:rFonts w:ascii="Arial" w:hAnsi="Arial" w:cs="Arial"/>
          <w:color w:val="auto"/>
          <w:sz w:val="20"/>
          <w:szCs w:val="20"/>
        </w:rPr>
        <w:t xml:space="preserve"> (gelijkspanning)</w:t>
      </w:r>
    </w:p>
    <w:p w14:paraId="3BDB3333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Spoorbreedte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1.435 mm</w:t>
      </w:r>
    </w:p>
    <w:p w14:paraId="63480FA1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Maximum snelheid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70 km/h</w:t>
      </w:r>
    </w:p>
    <w:p w14:paraId="5E8C871A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Lengte 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40.966 mm</w:t>
      </w:r>
    </w:p>
    <w:p w14:paraId="5027D4B3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Breedte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2.650 mm</w:t>
      </w:r>
    </w:p>
    <w:p w14:paraId="2317B238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Vloerhoogte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350 mm</w:t>
      </w:r>
    </w:p>
    <w:p w14:paraId="5F1CC3FE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Aantal zitplaatsen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76</w:t>
      </w:r>
    </w:p>
    <w:p w14:paraId="6D97C335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Staplaatsen</w:t>
      </w:r>
      <w:r w:rsidRPr="00782A19">
        <w:rPr>
          <w:rFonts w:ascii="Arial" w:hAnsi="Arial" w:cs="Arial"/>
          <w:color w:val="auto"/>
          <w:sz w:val="20"/>
          <w:szCs w:val="20"/>
        </w:rPr>
        <w:tab/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204</w:t>
      </w:r>
    </w:p>
    <w:p w14:paraId="7228C395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Totale capaciteit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280</w:t>
      </w:r>
      <w:r>
        <w:rPr>
          <w:rFonts w:ascii="Arial" w:hAnsi="Arial" w:cs="Arial"/>
          <w:color w:val="auto"/>
          <w:sz w:val="20"/>
          <w:szCs w:val="20"/>
        </w:rPr>
        <w:t xml:space="preserve"> (uitgaande van 4 personen per m</w:t>
      </w:r>
      <w:r w:rsidRPr="00782A19">
        <w:rPr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782A19">
        <w:rPr>
          <w:rFonts w:ascii="Arial" w:hAnsi="Arial" w:cs="Arial"/>
          <w:color w:val="auto"/>
          <w:sz w:val="20"/>
          <w:szCs w:val="20"/>
        </w:rPr>
        <w:t>)</w:t>
      </w:r>
    </w:p>
    <w:p w14:paraId="20E42ABC" w14:textId="77777777" w:rsidR="00697655" w:rsidRPr="00782A19" w:rsidRDefault="00697655" w:rsidP="00697655">
      <w:pPr>
        <w:pStyle w:val="ReFleetstandaardtekst"/>
        <w:numPr>
          <w:ilvl w:val="0"/>
          <w:numId w:val="13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Aantal rolstoelplaatsen</w:t>
      </w:r>
      <w:r w:rsidRPr="00782A19">
        <w:rPr>
          <w:rFonts w:ascii="Arial" w:hAnsi="Arial" w:cs="Arial"/>
          <w:color w:val="auto"/>
          <w:sz w:val="20"/>
          <w:szCs w:val="20"/>
        </w:rPr>
        <w:tab/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782A19">
        <w:rPr>
          <w:rFonts w:ascii="Arial" w:hAnsi="Arial" w:cs="Arial"/>
          <w:color w:val="auto"/>
          <w:sz w:val="20"/>
          <w:szCs w:val="20"/>
        </w:rPr>
        <w:t>2 stuks</w:t>
      </w:r>
    </w:p>
    <w:p w14:paraId="6C482EA8" w14:textId="77777777" w:rsidR="00697655" w:rsidRPr="00C85C62" w:rsidRDefault="00697655" w:rsidP="00697655">
      <w:pPr>
        <w:rPr>
          <w:sz w:val="16"/>
          <w:szCs w:val="16"/>
        </w:rPr>
      </w:pPr>
    </w:p>
    <w:p w14:paraId="2832E45C" w14:textId="77777777" w:rsidR="00697655" w:rsidRPr="00782A19" w:rsidRDefault="00697655" w:rsidP="00697655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782A19">
        <w:rPr>
          <w:rFonts w:ascii="Arial" w:hAnsi="Arial" w:cs="Arial"/>
          <w:b/>
          <w:color w:val="auto"/>
          <w:sz w:val="20"/>
          <w:szCs w:val="20"/>
        </w:rPr>
        <w:t>Uitrusting</w:t>
      </w:r>
    </w:p>
    <w:p w14:paraId="436F64AE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Cabine en Reizigers HVAC</w:t>
      </w:r>
    </w:p>
    <w:p w14:paraId="23763716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RIS met geluid en visuele informatie</w:t>
      </w:r>
    </w:p>
    <w:p w14:paraId="092C1299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Exterieurcamera’s (achteruitkijkspiegel functie)</w:t>
      </w:r>
    </w:p>
    <w:p w14:paraId="7AD2359F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Gesloten camera beveiligingssysteem</w:t>
      </w:r>
    </w:p>
    <w:p w14:paraId="6D5FFDE2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Event recorder en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dodemansysteem</w:t>
      </w:r>
      <w:proofErr w:type="spellEnd"/>
    </w:p>
    <w:p w14:paraId="169BC150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TCMS basis</w:t>
      </w:r>
    </w:p>
    <w:p w14:paraId="7053D76D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LED verlichting</w:t>
      </w:r>
    </w:p>
    <w:p w14:paraId="5B7C67BB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Zand en wielflenssmeringssysteem</w:t>
      </w:r>
    </w:p>
    <w:p w14:paraId="4EA469F1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Voorbereid voor ‘accu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operation</w:t>
      </w:r>
      <w:proofErr w:type="spellEnd"/>
      <w:r w:rsidRPr="00782A19">
        <w:rPr>
          <w:rFonts w:ascii="Arial" w:hAnsi="Arial" w:cs="Arial"/>
          <w:color w:val="auto"/>
          <w:sz w:val="20"/>
          <w:szCs w:val="20"/>
        </w:rPr>
        <w:t>’</w:t>
      </w:r>
    </w:p>
    <w:p w14:paraId="148129CE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Redundant tractiesysteem (3 tractie installaties)</w:t>
      </w:r>
    </w:p>
    <w:p w14:paraId="3A2D82DA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1 stroomafnemer</w:t>
      </w:r>
    </w:p>
    <w:p w14:paraId="7F01B5D1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 xml:space="preserve">Redundant boordnet (2 </w:t>
      </w:r>
      <w:proofErr w:type="spellStart"/>
      <w:r w:rsidRPr="00782A19">
        <w:rPr>
          <w:rFonts w:ascii="Arial" w:hAnsi="Arial" w:cs="Arial"/>
          <w:color w:val="auto"/>
          <w:sz w:val="20"/>
          <w:szCs w:val="20"/>
        </w:rPr>
        <w:t>boordnetomzetters</w:t>
      </w:r>
      <w:proofErr w:type="spellEnd"/>
      <w:r w:rsidRPr="00782A19">
        <w:rPr>
          <w:rFonts w:ascii="Arial" w:hAnsi="Arial" w:cs="Arial"/>
          <w:color w:val="auto"/>
          <w:sz w:val="20"/>
          <w:szCs w:val="20"/>
        </w:rPr>
        <w:t>)</w:t>
      </w:r>
    </w:p>
    <w:p w14:paraId="7FA8FDD8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4 draaistellen (3 motordraaistellen en 1 loopdraaistel)</w:t>
      </w:r>
    </w:p>
    <w:p w14:paraId="111F4F77" w14:textId="77777777" w:rsidR="00697655" w:rsidRPr="00782A19" w:rsidRDefault="00697655" w:rsidP="00697655">
      <w:pPr>
        <w:pStyle w:val="ReFleetstandaardtekst"/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782A19">
        <w:rPr>
          <w:rFonts w:ascii="Arial" w:hAnsi="Arial" w:cs="Arial"/>
          <w:color w:val="auto"/>
          <w:sz w:val="20"/>
          <w:szCs w:val="20"/>
        </w:rPr>
        <w:t>12 dubbele passagiersdeuren</w:t>
      </w:r>
    </w:p>
    <w:p w14:paraId="793855C7" w14:textId="77777777" w:rsidR="00697655" w:rsidRPr="000C08E0" w:rsidRDefault="00697655" w:rsidP="00697655">
      <w:pPr>
        <w:pStyle w:val="ReFleetstandaardtekst"/>
        <w:jc w:val="both"/>
        <w:rPr>
          <w:rFonts w:ascii="Arial" w:hAnsi="Arial" w:cs="Arial"/>
          <w:color w:val="auto"/>
          <w:sz w:val="16"/>
          <w:szCs w:val="16"/>
        </w:rPr>
      </w:pPr>
    </w:p>
    <w:p w14:paraId="426193EE" w14:textId="27B594A9" w:rsidR="00782A19" w:rsidRDefault="00782A19" w:rsidP="00D66023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3474EBC0" w14:textId="77777777" w:rsidR="00782A19" w:rsidRDefault="00782A19" w:rsidP="00D66023">
      <w:pPr>
        <w:pStyle w:val="ReFleetstandaardteks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0484F9DF" w14:textId="77777777" w:rsidR="00D66023" w:rsidRPr="000C08E0" w:rsidRDefault="00D66023" w:rsidP="00D66023">
      <w:pPr>
        <w:pStyle w:val="ReFleetstandaardtekst"/>
        <w:jc w:val="both"/>
        <w:rPr>
          <w:rFonts w:ascii="Arial" w:hAnsi="Arial" w:cs="Arial"/>
          <w:color w:val="auto"/>
          <w:sz w:val="16"/>
          <w:szCs w:val="16"/>
        </w:rPr>
      </w:pPr>
    </w:p>
    <w:sectPr w:rsidR="00D66023" w:rsidRPr="000C08E0" w:rsidSect="0069765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8" w:bottom="1418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50FDF" w14:textId="77777777" w:rsidR="00DF6AD4" w:rsidRDefault="00DF6AD4" w:rsidP="009F5BCE">
      <w:pPr>
        <w:spacing w:line="240" w:lineRule="auto"/>
      </w:pPr>
      <w:r>
        <w:separator/>
      </w:r>
    </w:p>
  </w:endnote>
  <w:endnote w:type="continuationSeparator" w:id="0">
    <w:p w14:paraId="1BD4C32E" w14:textId="77777777" w:rsidR="00DF6AD4" w:rsidRDefault="00DF6AD4" w:rsidP="009F5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P Simplified Light">
    <w:altName w:val="Calibri"/>
    <w:charset w:val="00"/>
    <w:family w:val="swiss"/>
    <w:pitch w:val="variable"/>
    <w:sig w:usb0="A00000AF" w:usb1="5000205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28279" w14:textId="77777777" w:rsidR="00003950" w:rsidRDefault="0000395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3233333"/>
      <w:docPartObj>
        <w:docPartGallery w:val="Page Numbers (Bottom of Page)"/>
        <w:docPartUnique/>
      </w:docPartObj>
    </w:sdtPr>
    <w:sdtEndPr/>
    <w:sdtContent>
      <w:sdt>
        <w:sdtPr>
          <w:id w:val="-1538889881"/>
          <w:docPartObj>
            <w:docPartGallery w:val="Page Numbers (Top of Page)"/>
            <w:docPartUnique/>
          </w:docPartObj>
        </w:sdtPr>
        <w:sdtEndPr/>
        <w:sdtContent>
          <w:p w14:paraId="020CC9DE" w14:textId="77777777" w:rsidR="00AA61C8" w:rsidRDefault="00AA61C8">
            <w:pPr>
              <w:pStyle w:val="Voettekst"/>
              <w:jc w:val="right"/>
            </w:pPr>
            <w:r>
              <w:rPr>
                <w:noProof/>
                <w:lang w:eastAsia="nl-NL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525FAA6" wp14:editId="2D0D8C85">
                      <wp:simplePos x="0" y="0"/>
                      <wp:positionH relativeFrom="column">
                        <wp:posOffset>2082165</wp:posOffset>
                      </wp:positionH>
                      <wp:positionV relativeFrom="paragraph">
                        <wp:posOffset>-14605</wp:posOffset>
                      </wp:positionV>
                      <wp:extent cx="1515110" cy="435610"/>
                      <wp:effectExtent l="0" t="0" r="8890" b="2540"/>
                      <wp:wrapNone/>
                      <wp:docPr id="4" name="Tekstva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5110" cy="435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D8B0EB" w14:textId="77777777" w:rsidR="00AA61C8" w:rsidRPr="00B42040" w:rsidRDefault="000C08E0" w:rsidP="009758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Versie: 1.0 definitief</w:t>
                                  </w:r>
                                </w:p>
                                <w:p w14:paraId="1407DB39" w14:textId="015DA792" w:rsidR="00AA61C8" w:rsidRPr="00B42040" w:rsidRDefault="008F4362" w:rsidP="009758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Datum: </w:t>
                                  </w:r>
                                  <w:r w:rsidR="005A6C53">
                                    <w:rPr>
                                      <w:sz w:val="16"/>
                                      <w:szCs w:val="16"/>
                                    </w:rPr>
                                    <w:t>07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r w:rsidR="005A6C53">
                                    <w:rPr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  <w:r w:rsidR="00003950">
                                    <w:rPr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 w:rsidR="00AA61C8" w:rsidRPr="00B42040">
                                    <w:rPr>
                                      <w:sz w:val="16"/>
                                      <w:szCs w:val="16"/>
                                    </w:rPr>
                                    <w:t>-20</w:t>
                                  </w:r>
                                  <w:r w:rsidR="00003950">
                                    <w:rPr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25FA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2" o:spid="_x0000_s1026" type="#_x0000_t202" style="position:absolute;left:0;text-align:left;margin-left:163.95pt;margin-top:-1.15pt;width:119.3pt;height:34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" stroked="f">
                      <v:textbox>
                        <w:txbxContent>
                          <w:p w14:paraId="00D8B0EB" w14:textId="77777777" w:rsidR="00AA61C8" w:rsidRPr="00B42040" w:rsidRDefault="000C08E0" w:rsidP="009758E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Versie: 1.0 definitief</w:t>
                            </w:r>
                          </w:p>
                          <w:p w14:paraId="1407DB39" w14:textId="015DA792" w:rsidR="00AA61C8" w:rsidRPr="00B42040" w:rsidRDefault="008F4362" w:rsidP="009758E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Datum: </w:t>
                            </w:r>
                            <w:r w:rsidR="005A6C53">
                              <w:rPr>
                                <w:sz w:val="16"/>
                                <w:szCs w:val="16"/>
                              </w:rPr>
                              <w:t>07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="005A6C53"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003950">
                              <w:rPr>
                                <w:sz w:val="16"/>
                                <w:szCs w:val="16"/>
                              </w:rPr>
                              <w:t>5</w:t>
                            </w:r>
                            <w:r w:rsidR="00AA61C8" w:rsidRPr="00B42040">
                              <w:rPr>
                                <w:sz w:val="16"/>
                                <w:szCs w:val="16"/>
                              </w:rPr>
                              <w:t>-20</w:t>
                            </w:r>
                            <w:r w:rsidR="00003950"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0F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0FB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71E7DD" w14:textId="77777777" w:rsidR="00AA61C8" w:rsidRDefault="00AA61C8">
    <w:pPr>
      <w:pStyle w:val="Voettekst"/>
    </w:pPr>
  </w:p>
  <w:p w14:paraId="08D8B336" w14:textId="77777777" w:rsidR="00D15D66" w:rsidRDefault="00D15D66">
    <w:pPr>
      <w:pStyle w:val="Voettekst"/>
    </w:pPr>
  </w:p>
  <w:p w14:paraId="7C5FD6FF" w14:textId="77777777" w:rsidR="00D15D66" w:rsidRDefault="00D15D66">
    <w:pPr>
      <w:pStyle w:val="Voetteks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71292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60CBE8" w14:textId="77777777" w:rsidR="00D02BB4" w:rsidRDefault="00D02BB4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0FB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7B5BB4" w14:textId="77777777" w:rsidR="00AA61C8" w:rsidRDefault="00AA61C8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ADD52" w14:textId="77777777" w:rsidR="00CE6CB9" w:rsidRDefault="00CE6CB9" w:rsidP="00CE6CB9">
    <w:pPr>
      <w:pStyle w:val="Voettekst"/>
      <w:jc w:val="righ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633AE28" wp14:editId="37AD1890">
              <wp:simplePos x="0" y="0"/>
              <wp:positionH relativeFrom="column">
                <wp:posOffset>2002155</wp:posOffset>
              </wp:positionH>
              <wp:positionV relativeFrom="paragraph">
                <wp:posOffset>-3810</wp:posOffset>
              </wp:positionV>
              <wp:extent cx="1515110" cy="435610"/>
              <wp:effectExtent l="0" t="0" r="8890" b="2540"/>
              <wp:wrapNone/>
              <wp:docPr id="5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5110" cy="435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76E7A0" w14:textId="77777777" w:rsidR="00CE6CB9" w:rsidRPr="00B42040" w:rsidRDefault="00CE6CB9" w:rsidP="00CE6C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Versie: </w:t>
                          </w:r>
                          <w:r w:rsidR="00E2190D">
                            <w:rPr>
                              <w:sz w:val="16"/>
                              <w:szCs w:val="16"/>
                            </w:rPr>
                            <w:t>1.0 definitief</w:t>
                          </w:r>
                        </w:p>
                        <w:p w14:paraId="00A0AB7D" w14:textId="77777777" w:rsidR="00CE6CB9" w:rsidRPr="00B42040" w:rsidRDefault="00CE6CB9" w:rsidP="00CE6C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Datum: </w:t>
                          </w:r>
                          <w:r w:rsidR="004D000D">
                            <w:rPr>
                              <w:sz w:val="16"/>
                              <w:szCs w:val="16"/>
                            </w:rPr>
                            <w:t>24-11</w:t>
                          </w:r>
                          <w:r w:rsidR="00E2190D">
                            <w:rPr>
                              <w:sz w:val="16"/>
                              <w:szCs w:val="16"/>
                            </w:rPr>
                            <w:t>-2016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3AE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57.65pt;margin-top:-.3pt;width:119.3pt;height:34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" stroked="f">
              <v:textbox>
                <w:txbxContent>
                  <w:p w14:paraId="2476E7A0" w14:textId="77777777" w:rsidR="00CE6CB9" w:rsidRPr="00B42040" w:rsidRDefault="00CE6CB9" w:rsidP="00CE6CB9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Versie: </w:t>
                    </w:r>
                    <w:r w:rsidR="00E2190D">
                      <w:rPr>
                        <w:sz w:val="16"/>
                        <w:szCs w:val="16"/>
                      </w:rPr>
                      <w:t>1.0 definitief</w:t>
                    </w:r>
                  </w:p>
                  <w:p w14:paraId="00A0AB7D" w14:textId="77777777" w:rsidR="00CE6CB9" w:rsidRPr="00B42040" w:rsidRDefault="00CE6CB9" w:rsidP="00CE6CB9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Datum: </w:t>
                    </w:r>
                    <w:r w:rsidR="004D000D">
                      <w:rPr>
                        <w:sz w:val="16"/>
                        <w:szCs w:val="16"/>
                      </w:rPr>
                      <w:t>24-11</w:t>
                    </w:r>
                    <w:r w:rsidR="00E2190D">
                      <w:rPr>
                        <w:sz w:val="16"/>
                        <w:szCs w:val="16"/>
                      </w:rPr>
                      <w:t>-2016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sdt>
      <w:sdtPr>
        <w:id w:val="11578282"/>
        <w:docPartObj>
          <w:docPartGallery w:val="Page Numbers (Top of Page)"/>
          <w:docPartUnique/>
        </w:docPartObj>
      </w:sdtPr>
      <w:sdtEndPr/>
      <w:sdtContent>
        <w:r>
          <w:t xml:space="preserve">Pagina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4E0FB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van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4E0FB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sdtContent>
    </w:sdt>
  </w:p>
  <w:p w14:paraId="2EDF7D07" w14:textId="77777777" w:rsidR="00D90323" w:rsidRDefault="00697655">
    <w:pPr>
      <w:pStyle w:val="Voettekst"/>
    </w:pPr>
  </w:p>
  <w:p w14:paraId="4ECC4C3C" w14:textId="77777777" w:rsidR="00E2190D" w:rsidRDefault="00E2190D" w:rsidP="00E2190D">
    <w:pPr>
      <w:pStyle w:val="Voettekst"/>
    </w:pPr>
    <w:r>
      <w:t>Paraaf Provincie</w:t>
    </w:r>
    <w:r>
      <w:tab/>
    </w:r>
    <w:r>
      <w:tab/>
      <w:t xml:space="preserve">Paraaf </w:t>
    </w:r>
    <w:proofErr w:type="spellStart"/>
    <w:r>
      <w:t>Stadler</w:t>
    </w:r>
    <w:proofErr w:type="spellEnd"/>
  </w:p>
  <w:p w14:paraId="0E958536" w14:textId="77777777" w:rsidR="00E2190D" w:rsidRDefault="00E2190D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9436E" w14:textId="77777777" w:rsidR="00697655" w:rsidRDefault="00697655">
    <w:pPr>
      <w:pStyle w:val="Voet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7524248"/>
      <w:docPartObj>
        <w:docPartGallery w:val="Page Numbers (Bottom of Page)"/>
        <w:docPartUnique/>
      </w:docPartObj>
    </w:sdtPr>
    <w:sdtContent>
      <w:sdt>
        <w:sdtPr>
          <w:id w:val="-1627693931"/>
          <w:docPartObj>
            <w:docPartGallery w:val="Page Numbers (Top of Page)"/>
            <w:docPartUnique/>
          </w:docPartObj>
        </w:sdtPr>
        <w:sdtContent>
          <w:p w14:paraId="6AFD073C" w14:textId="77777777" w:rsidR="00697655" w:rsidRDefault="00697655">
            <w:pPr>
              <w:pStyle w:val="Voettekst"/>
              <w:jc w:val="right"/>
            </w:pPr>
            <w:r>
              <w:rPr>
                <w:noProof/>
                <w:lang w:eastAsia="nl-NL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39F941F0" wp14:editId="2A635647">
                      <wp:simplePos x="0" y="0"/>
                      <wp:positionH relativeFrom="column">
                        <wp:posOffset>2082165</wp:posOffset>
                      </wp:positionH>
                      <wp:positionV relativeFrom="paragraph">
                        <wp:posOffset>-14605</wp:posOffset>
                      </wp:positionV>
                      <wp:extent cx="1515110" cy="435610"/>
                      <wp:effectExtent l="0" t="0" r="8890" b="2540"/>
                      <wp:wrapNone/>
                      <wp:docPr id="3" name="Tekstva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5110" cy="435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ECBA9" w14:textId="77777777" w:rsidR="00697655" w:rsidRPr="00B42040" w:rsidRDefault="00697655" w:rsidP="009758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Versie: 1.0 definitief</w:t>
                                  </w:r>
                                </w:p>
                                <w:p w14:paraId="4997D707" w14:textId="77777777" w:rsidR="00697655" w:rsidRPr="00B42040" w:rsidRDefault="00697655" w:rsidP="009758E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Datum: 07-05-</w:t>
                                  </w:r>
                                  <w:r w:rsidRPr="00B42040">
                                    <w:rPr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F941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163.95pt;margin-top:-1.15pt;width:119.3pt;height:34.3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" stroked="f">
                      <v:textbox>
                        <w:txbxContent>
                          <w:p w14:paraId="03BECBA9" w14:textId="77777777" w:rsidR="00697655" w:rsidRPr="00B42040" w:rsidRDefault="00697655" w:rsidP="009758E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Versie: 1.0 definitief</w:t>
                            </w:r>
                          </w:p>
                          <w:p w14:paraId="4997D707" w14:textId="77777777" w:rsidR="00697655" w:rsidRPr="00B42040" w:rsidRDefault="00697655" w:rsidP="009758E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Datum: 07-05-</w:t>
                            </w:r>
                            <w:r w:rsidRPr="00B42040"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0B6EB4" w14:textId="77777777" w:rsidR="00697655" w:rsidRDefault="00697655">
    <w:pPr>
      <w:pStyle w:val="Voettekst"/>
    </w:pPr>
  </w:p>
  <w:p w14:paraId="39A2A411" w14:textId="77777777" w:rsidR="00697655" w:rsidRDefault="00697655">
    <w:pPr>
      <w:pStyle w:val="Voettekst"/>
    </w:pPr>
  </w:p>
  <w:p w14:paraId="2F7CEE41" w14:textId="77777777" w:rsidR="00697655" w:rsidRDefault="00697655" w:rsidP="003337F1">
    <w:pPr>
      <w:pStyle w:val="Voettekst"/>
      <w:tabs>
        <w:tab w:val="left" w:pos="1515"/>
      </w:tabs>
    </w:pPr>
    <w:r>
      <w:tab/>
    </w:r>
    <w:r>
      <w:tab/>
    </w:r>
    <w: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083645"/>
      <w:docPartObj>
        <w:docPartGallery w:val="Page Numbers (Bottom of Page)"/>
        <w:docPartUnique/>
      </w:docPartObj>
    </w:sdtPr>
    <w:sdtContent>
      <w:sdt>
        <w:sdtPr>
          <w:id w:val="-534572483"/>
          <w:docPartObj>
            <w:docPartGallery w:val="Page Numbers (Top of Page)"/>
            <w:docPartUnique/>
          </w:docPartObj>
        </w:sdtPr>
        <w:sdtContent>
          <w:p w14:paraId="3FCFF308" w14:textId="77777777" w:rsidR="00697655" w:rsidRDefault="00697655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AB5266" w14:textId="77777777" w:rsidR="00697655" w:rsidRDefault="006976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339A5" w14:textId="77777777" w:rsidR="00DF6AD4" w:rsidRDefault="00DF6AD4" w:rsidP="009F5BCE">
      <w:pPr>
        <w:spacing w:line="240" w:lineRule="auto"/>
      </w:pPr>
      <w:r>
        <w:separator/>
      </w:r>
    </w:p>
  </w:footnote>
  <w:footnote w:type="continuationSeparator" w:id="0">
    <w:p w14:paraId="05DFFEA2" w14:textId="77777777" w:rsidR="00DF6AD4" w:rsidRDefault="00DF6AD4" w:rsidP="009F5B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5AA49" w14:textId="77777777" w:rsidR="00003950" w:rsidRDefault="0000395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5502" w14:textId="77777777" w:rsidR="00AA61C8" w:rsidRDefault="005A6C53" w:rsidP="009F5BCE">
    <w:pPr>
      <w:pStyle w:val="Kopteks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6D1F1E69" wp14:editId="5DDE9A8E">
          <wp:simplePos x="0" y="0"/>
          <wp:positionH relativeFrom="column">
            <wp:posOffset>2990215</wp:posOffset>
          </wp:positionH>
          <wp:positionV relativeFrom="paragraph">
            <wp:posOffset>-235585</wp:posOffset>
          </wp:positionV>
          <wp:extent cx="2349500" cy="44704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9500" cy="447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B0FF2CF" w14:textId="77777777" w:rsidR="00AA61C8" w:rsidRDefault="00AA61C8" w:rsidP="009F5BCE">
    <w:pPr>
      <w:pStyle w:val="Koptekst"/>
    </w:pPr>
  </w:p>
  <w:p w14:paraId="3DE2DB2C" w14:textId="77777777" w:rsidR="00AA61C8" w:rsidRDefault="00AA61C8" w:rsidP="009F5BCE">
    <w:pPr>
      <w:pStyle w:val="Koptekst"/>
    </w:pPr>
  </w:p>
  <w:p w14:paraId="42FEF702" w14:textId="77777777" w:rsidR="00AA61C8" w:rsidRDefault="00AA61C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85198" w14:textId="77777777" w:rsidR="00AA61C8" w:rsidRDefault="00AA61C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3C453372" wp14:editId="45D3702F">
          <wp:simplePos x="0" y="0"/>
          <wp:positionH relativeFrom="column">
            <wp:posOffset>3703532</wp:posOffset>
          </wp:positionH>
          <wp:positionV relativeFrom="paragraph">
            <wp:posOffset>224367</wp:posOffset>
          </wp:positionV>
          <wp:extent cx="2619375" cy="438150"/>
          <wp:effectExtent l="0" t="0" r="9525" b="0"/>
          <wp:wrapNone/>
          <wp:docPr id="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3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29" t="18802" r="6646" b="18584"/>
                  <a:stretch/>
                </pic:blipFill>
                <pic:spPr bwMode="auto">
                  <a:xfrm>
                    <a:off x="0" y="0"/>
                    <a:ext cx="2619375" cy="438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244ED" w14:textId="77777777" w:rsidR="00697655" w:rsidRDefault="00697655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A3A42" w14:textId="77777777" w:rsidR="00697655" w:rsidRDefault="00697655" w:rsidP="009F5BCE">
    <w:pPr>
      <w:pStyle w:val="Koptekst"/>
    </w:pPr>
    <w:r>
      <w:rPr>
        <w:noProof/>
      </w:rPr>
      <w:drawing>
        <wp:anchor distT="0" distB="0" distL="114300" distR="114300" simplePos="0" relativeHeight="251673600" behindDoc="0" locked="0" layoutInCell="1" allowOverlap="1" wp14:anchorId="6DBADECE" wp14:editId="350272C2">
          <wp:simplePos x="0" y="0"/>
          <wp:positionH relativeFrom="column">
            <wp:posOffset>2990215</wp:posOffset>
          </wp:positionH>
          <wp:positionV relativeFrom="paragraph">
            <wp:posOffset>-235585</wp:posOffset>
          </wp:positionV>
          <wp:extent cx="2349500" cy="447040"/>
          <wp:effectExtent l="0" t="0" r="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9500" cy="447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39C207" w14:textId="77777777" w:rsidR="00697655" w:rsidRDefault="00697655" w:rsidP="009F5BCE">
    <w:pPr>
      <w:pStyle w:val="Koptekst"/>
    </w:pPr>
  </w:p>
  <w:p w14:paraId="46D56E65" w14:textId="77777777" w:rsidR="00697655" w:rsidRDefault="00697655" w:rsidP="009F5BCE">
    <w:pPr>
      <w:pStyle w:val="Koptekst"/>
    </w:pPr>
  </w:p>
  <w:p w14:paraId="04F8E918" w14:textId="77777777" w:rsidR="00697655" w:rsidRDefault="00697655">
    <w:pPr>
      <w:pStyle w:val="Ko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6DD2E" w14:textId="77777777" w:rsidR="00697655" w:rsidRDefault="0069765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71552" behindDoc="1" locked="0" layoutInCell="1" allowOverlap="1" wp14:anchorId="3FF19D36" wp14:editId="3328FC08">
          <wp:simplePos x="0" y="0"/>
          <wp:positionH relativeFrom="column">
            <wp:posOffset>3703532</wp:posOffset>
          </wp:positionH>
          <wp:positionV relativeFrom="paragraph">
            <wp:posOffset>224367</wp:posOffset>
          </wp:positionV>
          <wp:extent cx="2619375" cy="438150"/>
          <wp:effectExtent l="0" t="0" r="9525" b="0"/>
          <wp:wrapNone/>
          <wp:docPr id="9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3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29" t="18802" r="6646" b="18584"/>
                  <a:stretch/>
                </pic:blipFill>
                <pic:spPr bwMode="auto">
                  <a:xfrm>
                    <a:off x="0" y="0"/>
                    <a:ext cx="2619375" cy="438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43197"/>
    <w:multiLevelType w:val="hybridMultilevel"/>
    <w:tmpl w:val="71CC05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3BA8"/>
    <w:multiLevelType w:val="hybridMultilevel"/>
    <w:tmpl w:val="D6AC20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5614"/>
    <w:multiLevelType w:val="hybridMultilevel"/>
    <w:tmpl w:val="15F6EA96"/>
    <w:lvl w:ilvl="0" w:tplc="0413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3" w15:restartNumberingAfterBreak="0">
    <w:nsid w:val="189D798E"/>
    <w:multiLevelType w:val="hybridMultilevel"/>
    <w:tmpl w:val="19CAB4CC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2B1611"/>
    <w:multiLevelType w:val="hybridMultilevel"/>
    <w:tmpl w:val="B0A65A5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0175B45"/>
    <w:multiLevelType w:val="hybridMultilevel"/>
    <w:tmpl w:val="6C6E1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96E1F"/>
    <w:multiLevelType w:val="hybridMultilevel"/>
    <w:tmpl w:val="D31675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E1DF6"/>
    <w:multiLevelType w:val="hybridMultilevel"/>
    <w:tmpl w:val="D6AC20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864EF"/>
    <w:multiLevelType w:val="hybridMultilevel"/>
    <w:tmpl w:val="80AA607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B4358"/>
    <w:multiLevelType w:val="hybridMultilevel"/>
    <w:tmpl w:val="B166367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194C"/>
    <w:multiLevelType w:val="hybridMultilevel"/>
    <w:tmpl w:val="625617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2B9D"/>
    <w:multiLevelType w:val="hybridMultilevel"/>
    <w:tmpl w:val="BE3213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D05A1"/>
    <w:multiLevelType w:val="hybridMultilevel"/>
    <w:tmpl w:val="1D3E27E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A1F0F"/>
    <w:multiLevelType w:val="hybridMultilevel"/>
    <w:tmpl w:val="2FF672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97209"/>
    <w:multiLevelType w:val="hybridMultilevel"/>
    <w:tmpl w:val="116482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014DA"/>
    <w:multiLevelType w:val="hybridMultilevel"/>
    <w:tmpl w:val="58A665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3E550E"/>
    <w:multiLevelType w:val="hybridMultilevel"/>
    <w:tmpl w:val="688AFA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CFC"/>
    <w:multiLevelType w:val="hybridMultilevel"/>
    <w:tmpl w:val="428EB7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A12CD"/>
    <w:multiLevelType w:val="hybridMultilevel"/>
    <w:tmpl w:val="0E009BA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72659"/>
    <w:multiLevelType w:val="hybridMultilevel"/>
    <w:tmpl w:val="CEE260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D38DE"/>
    <w:multiLevelType w:val="hybridMultilevel"/>
    <w:tmpl w:val="EDA0C3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17E88"/>
    <w:multiLevelType w:val="hybridMultilevel"/>
    <w:tmpl w:val="68DAD5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20E8"/>
    <w:multiLevelType w:val="hybridMultilevel"/>
    <w:tmpl w:val="FC944EB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C4CBA"/>
    <w:multiLevelType w:val="hybridMultilevel"/>
    <w:tmpl w:val="6088D22A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68D7F93"/>
    <w:multiLevelType w:val="hybridMultilevel"/>
    <w:tmpl w:val="FE18A9A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E6D0F"/>
    <w:multiLevelType w:val="hybridMultilevel"/>
    <w:tmpl w:val="2886E5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948C7"/>
    <w:multiLevelType w:val="hybridMultilevel"/>
    <w:tmpl w:val="A010EFE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C7CED"/>
    <w:multiLevelType w:val="hybridMultilevel"/>
    <w:tmpl w:val="E14A98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D2B12"/>
    <w:multiLevelType w:val="hybridMultilevel"/>
    <w:tmpl w:val="031EE1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7"/>
  </w:num>
  <w:num w:numId="4">
    <w:abstractNumId w:val="17"/>
  </w:num>
  <w:num w:numId="5">
    <w:abstractNumId w:val="1"/>
  </w:num>
  <w:num w:numId="6">
    <w:abstractNumId w:val="10"/>
  </w:num>
  <w:num w:numId="7">
    <w:abstractNumId w:val="27"/>
  </w:num>
  <w:num w:numId="8">
    <w:abstractNumId w:val="28"/>
  </w:num>
  <w:num w:numId="9">
    <w:abstractNumId w:val="0"/>
  </w:num>
  <w:num w:numId="10">
    <w:abstractNumId w:val="19"/>
  </w:num>
  <w:num w:numId="11">
    <w:abstractNumId w:val="21"/>
  </w:num>
  <w:num w:numId="12">
    <w:abstractNumId w:val="13"/>
  </w:num>
  <w:num w:numId="13">
    <w:abstractNumId w:val="5"/>
  </w:num>
  <w:num w:numId="14">
    <w:abstractNumId w:val="14"/>
  </w:num>
  <w:num w:numId="15">
    <w:abstractNumId w:val="16"/>
  </w:num>
  <w:num w:numId="16">
    <w:abstractNumId w:val="20"/>
  </w:num>
  <w:num w:numId="17">
    <w:abstractNumId w:val="15"/>
  </w:num>
  <w:num w:numId="18">
    <w:abstractNumId w:val="24"/>
  </w:num>
  <w:num w:numId="19">
    <w:abstractNumId w:val="22"/>
  </w:num>
  <w:num w:numId="20">
    <w:abstractNumId w:val="4"/>
  </w:num>
  <w:num w:numId="21">
    <w:abstractNumId w:val="8"/>
  </w:num>
  <w:num w:numId="22">
    <w:abstractNumId w:val="2"/>
  </w:num>
  <w:num w:numId="23">
    <w:abstractNumId w:val="25"/>
  </w:num>
  <w:num w:numId="24">
    <w:abstractNumId w:val="6"/>
  </w:num>
  <w:num w:numId="25">
    <w:abstractNumId w:val="18"/>
  </w:num>
  <w:num w:numId="26">
    <w:abstractNumId w:val="12"/>
  </w:num>
  <w:num w:numId="27">
    <w:abstractNumId w:val="9"/>
  </w:num>
  <w:num w:numId="28">
    <w:abstractNumId w:val="2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/>
  <w:attachedTemplate r:id="rId1"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87C"/>
    <w:rsid w:val="00003950"/>
    <w:rsid w:val="00012EBE"/>
    <w:rsid w:val="0001451B"/>
    <w:rsid w:val="000300E1"/>
    <w:rsid w:val="000466F6"/>
    <w:rsid w:val="00050026"/>
    <w:rsid w:val="00083E74"/>
    <w:rsid w:val="0008670B"/>
    <w:rsid w:val="0008704F"/>
    <w:rsid w:val="00092C60"/>
    <w:rsid w:val="00096651"/>
    <w:rsid w:val="000A0080"/>
    <w:rsid w:val="000C08E0"/>
    <w:rsid w:val="000D2B83"/>
    <w:rsid w:val="000E7C88"/>
    <w:rsid w:val="000F62B8"/>
    <w:rsid w:val="00121809"/>
    <w:rsid w:val="0014505A"/>
    <w:rsid w:val="001574CA"/>
    <w:rsid w:val="00172A1F"/>
    <w:rsid w:val="001770C5"/>
    <w:rsid w:val="00183F74"/>
    <w:rsid w:val="00185DDA"/>
    <w:rsid w:val="001A1F37"/>
    <w:rsid w:val="001A4B91"/>
    <w:rsid w:val="001B66F1"/>
    <w:rsid w:val="001B69D3"/>
    <w:rsid w:val="001C6CF3"/>
    <w:rsid w:val="001D4730"/>
    <w:rsid w:val="001E1D8C"/>
    <w:rsid w:val="0020375D"/>
    <w:rsid w:val="00231891"/>
    <w:rsid w:val="002321DA"/>
    <w:rsid w:val="00277F2E"/>
    <w:rsid w:val="00280BC1"/>
    <w:rsid w:val="00287A13"/>
    <w:rsid w:val="00287C6E"/>
    <w:rsid w:val="002A3E87"/>
    <w:rsid w:val="002C67B9"/>
    <w:rsid w:val="00301835"/>
    <w:rsid w:val="00310DB7"/>
    <w:rsid w:val="0033510E"/>
    <w:rsid w:val="00340195"/>
    <w:rsid w:val="003512BE"/>
    <w:rsid w:val="003716C5"/>
    <w:rsid w:val="003846C5"/>
    <w:rsid w:val="003867B6"/>
    <w:rsid w:val="003A11AF"/>
    <w:rsid w:val="003A4EAA"/>
    <w:rsid w:val="003B454C"/>
    <w:rsid w:val="003D1AA6"/>
    <w:rsid w:val="003E13B1"/>
    <w:rsid w:val="003E3EC0"/>
    <w:rsid w:val="003E7294"/>
    <w:rsid w:val="00411BE3"/>
    <w:rsid w:val="004179CF"/>
    <w:rsid w:val="004204DD"/>
    <w:rsid w:val="00437C91"/>
    <w:rsid w:val="004409D0"/>
    <w:rsid w:val="00447E33"/>
    <w:rsid w:val="004644AB"/>
    <w:rsid w:val="004734F4"/>
    <w:rsid w:val="00491971"/>
    <w:rsid w:val="00495123"/>
    <w:rsid w:val="004D000D"/>
    <w:rsid w:val="004E0FB5"/>
    <w:rsid w:val="004F0106"/>
    <w:rsid w:val="004F19C0"/>
    <w:rsid w:val="004F6269"/>
    <w:rsid w:val="00517B19"/>
    <w:rsid w:val="00522058"/>
    <w:rsid w:val="00524CCF"/>
    <w:rsid w:val="00534799"/>
    <w:rsid w:val="0053649E"/>
    <w:rsid w:val="0054471B"/>
    <w:rsid w:val="00547CB7"/>
    <w:rsid w:val="00551855"/>
    <w:rsid w:val="00556751"/>
    <w:rsid w:val="005A188D"/>
    <w:rsid w:val="005A6C53"/>
    <w:rsid w:val="005B2F44"/>
    <w:rsid w:val="005C7468"/>
    <w:rsid w:val="005F6FFB"/>
    <w:rsid w:val="00600161"/>
    <w:rsid w:val="0060670B"/>
    <w:rsid w:val="00610A57"/>
    <w:rsid w:val="0062036B"/>
    <w:rsid w:val="00622B7C"/>
    <w:rsid w:val="00636DEE"/>
    <w:rsid w:val="0063708E"/>
    <w:rsid w:val="00641897"/>
    <w:rsid w:val="00660156"/>
    <w:rsid w:val="00660DBB"/>
    <w:rsid w:val="00675EDC"/>
    <w:rsid w:val="00677BE4"/>
    <w:rsid w:val="00682526"/>
    <w:rsid w:val="006850DA"/>
    <w:rsid w:val="006851F7"/>
    <w:rsid w:val="00687E97"/>
    <w:rsid w:val="00697655"/>
    <w:rsid w:val="006B5628"/>
    <w:rsid w:val="006C43EA"/>
    <w:rsid w:val="006C5E2C"/>
    <w:rsid w:val="006E3947"/>
    <w:rsid w:val="00703441"/>
    <w:rsid w:val="0071045E"/>
    <w:rsid w:val="007143BF"/>
    <w:rsid w:val="00717646"/>
    <w:rsid w:val="00726F1D"/>
    <w:rsid w:val="0073572B"/>
    <w:rsid w:val="00741291"/>
    <w:rsid w:val="0075494D"/>
    <w:rsid w:val="007556B7"/>
    <w:rsid w:val="00755E40"/>
    <w:rsid w:val="00756EAA"/>
    <w:rsid w:val="00767590"/>
    <w:rsid w:val="00774CC4"/>
    <w:rsid w:val="007759BF"/>
    <w:rsid w:val="00775FBA"/>
    <w:rsid w:val="00777D1A"/>
    <w:rsid w:val="00782A19"/>
    <w:rsid w:val="00787132"/>
    <w:rsid w:val="00787FE1"/>
    <w:rsid w:val="007C5CCF"/>
    <w:rsid w:val="007F42D8"/>
    <w:rsid w:val="007F5AE6"/>
    <w:rsid w:val="0081377D"/>
    <w:rsid w:val="00834C59"/>
    <w:rsid w:val="00835514"/>
    <w:rsid w:val="00847767"/>
    <w:rsid w:val="00851DA1"/>
    <w:rsid w:val="008622FF"/>
    <w:rsid w:val="00882B76"/>
    <w:rsid w:val="00885C3E"/>
    <w:rsid w:val="00892060"/>
    <w:rsid w:val="008C2218"/>
    <w:rsid w:val="008C5102"/>
    <w:rsid w:val="008C54B1"/>
    <w:rsid w:val="008D602C"/>
    <w:rsid w:val="008F4362"/>
    <w:rsid w:val="008F5503"/>
    <w:rsid w:val="009023B7"/>
    <w:rsid w:val="0092698E"/>
    <w:rsid w:val="009426FD"/>
    <w:rsid w:val="00963B54"/>
    <w:rsid w:val="009758E9"/>
    <w:rsid w:val="00983C73"/>
    <w:rsid w:val="00994AEE"/>
    <w:rsid w:val="00994B74"/>
    <w:rsid w:val="009958FB"/>
    <w:rsid w:val="009B1FA6"/>
    <w:rsid w:val="009B505D"/>
    <w:rsid w:val="009C48AA"/>
    <w:rsid w:val="009D7E69"/>
    <w:rsid w:val="009E2D33"/>
    <w:rsid w:val="009F3607"/>
    <w:rsid w:val="009F5BCE"/>
    <w:rsid w:val="00A0392C"/>
    <w:rsid w:val="00A04DEB"/>
    <w:rsid w:val="00A12DB5"/>
    <w:rsid w:val="00A12E67"/>
    <w:rsid w:val="00A1405B"/>
    <w:rsid w:val="00A1499B"/>
    <w:rsid w:val="00A257B1"/>
    <w:rsid w:val="00A50DAB"/>
    <w:rsid w:val="00A50DCF"/>
    <w:rsid w:val="00A578D7"/>
    <w:rsid w:val="00A74C8F"/>
    <w:rsid w:val="00A773D0"/>
    <w:rsid w:val="00A80578"/>
    <w:rsid w:val="00A83560"/>
    <w:rsid w:val="00A8794E"/>
    <w:rsid w:val="00AA61C8"/>
    <w:rsid w:val="00AB1C4B"/>
    <w:rsid w:val="00AB6D4C"/>
    <w:rsid w:val="00AC3BA8"/>
    <w:rsid w:val="00AD0507"/>
    <w:rsid w:val="00AD290B"/>
    <w:rsid w:val="00AD5B2B"/>
    <w:rsid w:val="00AE1B6C"/>
    <w:rsid w:val="00AE31DF"/>
    <w:rsid w:val="00AF6731"/>
    <w:rsid w:val="00B039DC"/>
    <w:rsid w:val="00B24D38"/>
    <w:rsid w:val="00B42040"/>
    <w:rsid w:val="00B460A3"/>
    <w:rsid w:val="00B50364"/>
    <w:rsid w:val="00B51969"/>
    <w:rsid w:val="00B648F1"/>
    <w:rsid w:val="00B67B46"/>
    <w:rsid w:val="00B91960"/>
    <w:rsid w:val="00BB2199"/>
    <w:rsid w:val="00BB429F"/>
    <w:rsid w:val="00BB7BFC"/>
    <w:rsid w:val="00BC49C0"/>
    <w:rsid w:val="00BF3CB6"/>
    <w:rsid w:val="00C032F3"/>
    <w:rsid w:val="00C3245F"/>
    <w:rsid w:val="00C37FD8"/>
    <w:rsid w:val="00C419AB"/>
    <w:rsid w:val="00C43972"/>
    <w:rsid w:val="00C50F00"/>
    <w:rsid w:val="00C55D96"/>
    <w:rsid w:val="00C76407"/>
    <w:rsid w:val="00C8185D"/>
    <w:rsid w:val="00C85C62"/>
    <w:rsid w:val="00CB5581"/>
    <w:rsid w:val="00CB6C5F"/>
    <w:rsid w:val="00CD1792"/>
    <w:rsid w:val="00CD3534"/>
    <w:rsid w:val="00CD4615"/>
    <w:rsid w:val="00CD543A"/>
    <w:rsid w:val="00CE6CB9"/>
    <w:rsid w:val="00CF0A60"/>
    <w:rsid w:val="00CF2104"/>
    <w:rsid w:val="00D02BB4"/>
    <w:rsid w:val="00D106B2"/>
    <w:rsid w:val="00D1432D"/>
    <w:rsid w:val="00D15D66"/>
    <w:rsid w:val="00D20909"/>
    <w:rsid w:val="00D2482F"/>
    <w:rsid w:val="00D27318"/>
    <w:rsid w:val="00D56214"/>
    <w:rsid w:val="00D64480"/>
    <w:rsid w:val="00D66023"/>
    <w:rsid w:val="00D74CF5"/>
    <w:rsid w:val="00D76F91"/>
    <w:rsid w:val="00D80487"/>
    <w:rsid w:val="00D8633E"/>
    <w:rsid w:val="00D867D8"/>
    <w:rsid w:val="00D97037"/>
    <w:rsid w:val="00DA1CFE"/>
    <w:rsid w:val="00DA4BF1"/>
    <w:rsid w:val="00DB0963"/>
    <w:rsid w:val="00DB573B"/>
    <w:rsid w:val="00DC224A"/>
    <w:rsid w:val="00DC2437"/>
    <w:rsid w:val="00DC29BD"/>
    <w:rsid w:val="00DD02D1"/>
    <w:rsid w:val="00DD6327"/>
    <w:rsid w:val="00DE50C7"/>
    <w:rsid w:val="00DF1E27"/>
    <w:rsid w:val="00DF58C2"/>
    <w:rsid w:val="00DF6AD4"/>
    <w:rsid w:val="00E2190D"/>
    <w:rsid w:val="00E2487C"/>
    <w:rsid w:val="00E30D81"/>
    <w:rsid w:val="00E3183F"/>
    <w:rsid w:val="00E32310"/>
    <w:rsid w:val="00E452DD"/>
    <w:rsid w:val="00E61955"/>
    <w:rsid w:val="00E73BFF"/>
    <w:rsid w:val="00E95BAD"/>
    <w:rsid w:val="00EC40EC"/>
    <w:rsid w:val="00ED4652"/>
    <w:rsid w:val="00EE7579"/>
    <w:rsid w:val="00EF1001"/>
    <w:rsid w:val="00EF4F09"/>
    <w:rsid w:val="00EF7E63"/>
    <w:rsid w:val="00F057E9"/>
    <w:rsid w:val="00F20163"/>
    <w:rsid w:val="00F31CDC"/>
    <w:rsid w:val="00F4794D"/>
    <w:rsid w:val="00F62B68"/>
    <w:rsid w:val="00F71EA8"/>
    <w:rsid w:val="00F87F94"/>
    <w:rsid w:val="00F91860"/>
    <w:rsid w:val="00F96D49"/>
    <w:rsid w:val="00FA4B1B"/>
    <w:rsid w:val="00FB4309"/>
    <w:rsid w:val="00FB5352"/>
    <w:rsid w:val="00FE106F"/>
    <w:rsid w:val="00FE1574"/>
    <w:rsid w:val="00FE3892"/>
    <w:rsid w:val="00FE49F2"/>
    <w:rsid w:val="00FF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D62C04"/>
  <w15:docId w15:val="{5832BC99-A798-40AD-B1BD-78991E6F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5BCE"/>
  </w:style>
  <w:style w:type="paragraph" w:styleId="Voettekst">
    <w:name w:val="footer"/>
    <w:basedOn w:val="Standaard"/>
    <w:link w:val="Voet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5BCE"/>
  </w:style>
  <w:style w:type="paragraph" w:styleId="Ballontekst">
    <w:name w:val="Balloon Text"/>
    <w:basedOn w:val="Standaard"/>
    <w:link w:val="BallontekstChar"/>
    <w:uiPriority w:val="99"/>
    <w:semiHidden/>
    <w:unhideWhenUsed/>
    <w:rsid w:val="009F5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F5BC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39"/>
    <w:rsid w:val="009F5B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5BCE"/>
    <w:rPr>
      <w:color w:val="80808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495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95123"/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styleId="Zwaar">
    <w:name w:val="Strong"/>
    <w:basedOn w:val="Standaardalinea-lettertype"/>
    <w:uiPriority w:val="22"/>
    <w:qFormat/>
    <w:rsid w:val="00A1405B"/>
    <w:rPr>
      <w:rFonts w:ascii="Arial" w:hAnsi="Arial"/>
      <w:b/>
      <w:bCs/>
      <w:caps/>
      <w:smallCaps w:val="0"/>
      <w:strike w:val="0"/>
      <w:dstrike w:val="0"/>
      <w:vanish w:val="0"/>
      <w:sz w:val="18"/>
      <w:vertAlign w:val="baseline"/>
    </w:rPr>
  </w:style>
  <w:style w:type="character" w:styleId="Intensievebenadrukking">
    <w:name w:val="Intense Emphasis"/>
    <w:basedOn w:val="Standaardalinea-lettertype"/>
    <w:uiPriority w:val="21"/>
    <w:qFormat/>
    <w:rsid w:val="00A1405B"/>
    <w:rPr>
      <w:rFonts w:ascii="Arial" w:hAnsi="Arial"/>
      <w:b/>
      <w:bCs/>
      <w:iCs/>
      <w:caps/>
      <w:smallCaps w:val="0"/>
      <w:strike w:val="0"/>
      <w:dstrike w:val="0"/>
      <w:vanish w:val="0"/>
      <w:color w:val="auto"/>
      <w:sz w:val="28"/>
      <w:vertAlign w:val="baseline"/>
    </w:rPr>
  </w:style>
  <w:style w:type="paragraph" w:styleId="Lijstalinea">
    <w:name w:val="List Paragraph"/>
    <w:basedOn w:val="Standaard"/>
    <w:uiPriority w:val="34"/>
    <w:qFormat/>
    <w:rsid w:val="00767590"/>
    <w:pPr>
      <w:ind w:left="720"/>
      <w:contextualSpacing/>
    </w:pPr>
  </w:style>
  <w:style w:type="paragraph" w:customStyle="1" w:styleId="ReFleetstandaardtekst">
    <w:name w:val="ReFleet standaard tekst"/>
    <w:basedOn w:val="Standaard"/>
    <w:link w:val="ReFleetstandaardtekstChar"/>
    <w:qFormat/>
    <w:rsid w:val="00C85C62"/>
    <w:pPr>
      <w:spacing w:after="160" w:line="259" w:lineRule="auto"/>
    </w:pPr>
    <w:rPr>
      <w:rFonts w:ascii="HP Simplified Light" w:hAnsi="HP Simplified Light" w:cstheme="minorBidi"/>
      <w:color w:val="6D6E70"/>
      <w:sz w:val="22"/>
      <w:szCs w:val="22"/>
    </w:rPr>
  </w:style>
  <w:style w:type="character" w:customStyle="1" w:styleId="ReFleetstandaardtekstChar">
    <w:name w:val="ReFleet standaard tekst Char"/>
    <w:basedOn w:val="Standaardalinea-lettertype"/>
    <w:link w:val="ReFleetstandaardtekst"/>
    <w:rsid w:val="00C85C62"/>
    <w:rPr>
      <w:rFonts w:ascii="HP Simplified Light" w:hAnsi="HP Simplified Light" w:cstheme="minorBidi"/>
      <w:color w:val="6D6E70"/>
      <w:sz w:val="22"/>
      <w:szCs w:val="22"/>
    </w:rPr>
  </w:style>
  <w:style w:type="paragraph" w:styleId="Geenafstand">
    <w:name w:val="No Spacing"/>
    <w:uiPriority w:val="1"/>
    <w:qFormat/>
    <w:rsid w:val="00C85C62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table" w:styleId="Lichtraster-accent5">
    <w:name w:val="Light Grid Accent 5"/>
    <w:basedOn w:val="Standaardtabel"/>
    <w:uiPriority w:val="62"/>
    <w:rsid w:val="00C85C62"/>
    <w:pPr>
      <w:spacing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footer" Target="footer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ppl\Office2010\Sjablonen\Algemeen\Standaard%20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A1851-D4C3-4108-AA8C-77FC619B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sjabloon.dotx</Template>
  <TotalTime>1</TotalTime>
  <Pages>2</Pages>
  <Words>321</Words>
  <Characters>1769</Characters>
  <Application>Microsoft Office Word</Application>
  <DocSecurity>4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a.</vt:lpstr>
    </vt:vector>
  </TitlesOfParts>
  <Company>Provincie Utrecht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a.</dc:title>
  <dc:creator>bastiaan.gerritsen@refleet.nl</dc:creator>
  <cp:lastModifiedBy>Joost Beentjes</cp:lastModifiedBy>
  <cp:revision>2</cp:revision>
  <cp:lastPrinted>2019-03-01T07:42:00Z</cp:lastPrinted>
  <dcterms:created xsi:type="dcterms:W3CDTF">2021-06-09T12:28:00Z</dcterms:created>
  <dcterms:modified xsi:type="dcterms:W3CDTF">2021-06-09T12:28:00Z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1024379626</vt:i4>
  </property>
  <property fmtid="{D5CDD505-2E9C-101B-9397-08002B2CF9AE}" pid="3" name="_NewReviewCycle">
    <vt:lpwstr/>
  </property>
  <property fmtid="{D5CDD505-2E9C-101B-9397-08002B2CF9AE}" pid="4" name="_EmailSubject">
    <vt:lpwstr>Bestek en PvE aanbesteding aansprakelijkheidsverzekering trams provincie Utrecht</vt:lpwstr>
  </property>
  <property fmtid="{D5CDD505-2E9C-101B-9397-08002B2CF9AE}" pid="5" name="_AuthorEmail">
    <vt:lpwstr>Rosalinde.Bosschermuller@Provincie-Utrecht.nl</vt:lpwstr>
  </property>
  <property fmtid="{D5CDD505-2E9C-101B-9397-08002B2CF9AE}" pid="6" name="_AuthorEmailDisplayName">
    <vt:lpwstr>Bosschermuller-de Graaf, Rosalinde</vt:lpwstr>
  </property>
  <property fmtid="{D5CDD505-2E9C-101B-9397-08002B2CF9AE}" pid="7" name="_ReviewingToolsShownOnce">
    <vt:lpwstr/>
  </property>
</Properties>
</file>